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CC5D9" w14:textId="493EFC2E" w:rsidR="00BA00AB" w:rsidRDefault="007961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Katerine TRYE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6F006E32" w14:textId="6D985C09" w:rsidR="0079617A" w:rsidRDefault="007961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</w:t>
      </w:r>
    </w:p>
    <w:p w14:paraId="3A2386A4" w14:textId="77777777" w:rsidR="0079617A" w:rsidRDefault="0079617A" w:rsidP="009139A6">
      <w:pPr>
        <w:pStyle w:val="NoSpacing"/>
        <w:rPr>
          <w:rFonts w:cs="Times New Roman"/>
          <w:szCs w:val="24"/>
        </w:rPr>
      </w:pPr>
    </w:p>
    <w:p w14:paraId="611739A2" w14:textId="77777777" w:rsidR="0079617A" w:rsidRDefault="0079617A" w:rsidP="009139A6">
      <w:pPr>
        <w:pStyle w:val="NoSpacing"/>
        <w:rPr>
          <w:rFonts w:cs="Times New Roman"/>
          <w:szCs w:val="24"/>
        </w:rPr>
      </w:pPr>
    </w:p>
    <w:p w14:paraId="662CC580" w14:textId="62972023" w:rsidR="0079617A" w:rsidRDefault="007961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Nov.1487</w:t>
      </w:r>
      <w:r>
        <w:rPr>
          <w:rFonts w:cs="Times New Roman"/>
          <w:szCs w:val="24"/>
        </w:rPr>
        <w:tab/>
        <w:t>She made her Will.</w:t>
      </w:r>
    </w:p>
    <w:p w14:paraId="7BA9AFF6" w14:textId="59955A7B" w:rsidR="0079617A" w:rsidRDefault="007961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 PROB 11/8/94)</w:t>
      </w:r>
    </w:p>
    <w:p w14:paraId="5C6A7B40" w14:textId="77777777" w:rsidR="0079617A" w:rsidRDefault="0079617A" w:rsidP="009139A6">
      <w:pPr>
        <w:pStyle w:val="NoSpacing"/>
        <w:rPr>
          <w:rFonts w:cs="Times New Roman"/>
          <w:szCs w:val="24"/>
        </w:rPr>
      </w:pPr>
    </w:p>
    <w:p w14:paraId="3D1B4DD7" w14:textId="77777777" w:rsidR="0079617A" w:rsidRDefault="0079617A" w:rsidP="009139A6">
      <w:pPr>
        <w:pStyle w:val="NoSpacing"/>
        <w:rPr>
          <w:rFonts w:cs="Times New Roman"/>
          <w:szCs w:val="24"/>
        </w:rPr>
      </w:pPr>
    </w:p>
    <w:p w14:paraId="4041F8E1" w14:textId="3F14DCA4" w:rsidR="0079617A" w:rsidRDefault="007961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November 2023</w:t>
      </w:r>
    </w:p>
    <w:p w14:paraId="18B00409" w14:textId="77777777" w:rsidR="0079617A" w:rsidRPr="0079617A" w:rsidRDefault="0079617A" w:rsidP="009139A6">
      <w:pPr>
        <w:pStyle w:val="NoSpacing"/>
        <w:rPr>
          <w:rFonts w:cs="Times New Roman"/>
          <w:szCs w:val="24"/>
        </w:rPr>
      </w:pPr>
    </w:p>
    <w:sectPr w:rsidR="0079617A" w:rsidRPr="007961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23FB0" w14:textId="77777777" w:rsidR="0079617A" w:rsidRDefault="0079617A" w:rsidP="009139A6">
      <w:r>
        <w:separator/>
      </w:r>
    </w:p>
  </w:endnote>
  <w:endnote w:type="continuationSeparator" w:id="0">
    <w:p w14:paraId="32891EA7" w14:textId="77777777" w:rsidR="0079617A" w:rsidRDefault="007961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19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632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7D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F1894" w14:textId="77777777" w:rsidR="0079617A" w:rsidRDefault="0079617A" w:rsidP="009139A6">
      <w:r>
        <w:separator/>
      </w:r>
    </w:p>
  </w:footnote>
  <w:footnote w:type="continuationSeparator" w:id="0">
    <w:p w14:paraId="0EE56F2C" w14:textId="77777777" w:rsidR="0079617A" w:rsidRDefault="007961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B2A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64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65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17A"/>
    <w:rsid w:val="000666E0"/>
    <w:rsid w:val="002510B7"/>
    <w:rsid w:val="005C130B"/>
    <w:rsid w:val="0079617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A9357"/>
  <w15:chartTrackingRefBased/>
  <w15:docId w15:val="{E7F845DF-BBC0-4944-8C0C-F999BF88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2023-11-19T21:34:00Z</dcterms:created>
  <dcterms:modified xsi:type="dcterms:W3CDTF">2023-11-19T21:36:00Z</dcterms:modified>
</cp:coreProperties>
</file>